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87F31" w14:textId="77777777" w:rsidR="00B47742" w:rsidRDefault="00B47742" w:rsidP="00B4774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VINCENT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169442E2" w14:textId="77777777" w:rsidR="00B47742" w:rsidRDefault="00B47742" w:rsidP="00B4774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0D6A7E6" w14:textId="77777777" w:rsidR="00B47742" w:rsidRDefault="00B47742" w:rsidP="00B4774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5F40D8D" w14:textId="77777777" w:rsidR="00B47742" w:rsidRDefault="00B47742" w:rsidP="00B4774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Oct.1483</w:t>
      </w:r>
      <w:r>
        <w:rPr>
          <w:rFonts w:eastAsia="Times New Roman" w:cs="Times New Roman"/>
          <w:szCs w:val="24"/>
        </w:rPr>
        <w:tab/>
        <w:t>He was a juror on the inquisition virtute officii held in Houghton</w:t>
      </w:r>
    </w:p>
    <w:p w14:paraId="0EB8C2C0" w14:textId="3DB77368" w:rsidR="00B47742" w:rsidRDefault="00B47742" w:rsidP="00B4774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gramStart"/>
      <w:r>
        <w:rPr>
          <w:rFonts w:eastAsia="Times New Roman" w:cs="Times New Roman"/>
          <w:szCs w:val="24"/>
        </w:rPr>
        <w:t>St.Giles</w:t>
      </w:r>
      <w:proofErr w:type="gramEnd"/>
      <w:r>
        <w:rPr>
          <w:rFonts w:eastAsia="Times New Roman" w:cs="Times New Roman"/>
          <w:szCs w:val="24"/>
        </w:rPr>
        <w:t>, Norfolk, into</w:t>
      </w:r>
      <w:r w:rsidR="003048EF">
        <w:rPr>
          <w:rFonts w:eastAsia="Times New Roman" w:cs="Times New Roman"/>
          <w:szCs w:val="24"/>
        </w:rPr>
        <w:t xml:space="preserve"> lands of Margaret Pakenham(q.v.).</w:t>
      </w:r>
    </w:p>
    <w:p w14:paraId="61140223" w14:textId="77777777" w:rsidR="00B47742" w:rsidRDefault="00B47742" w:rsidP="00B4774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vol.XXV </w:t>
      </w:r>
    </w:p>
    <w:p w14:paraId="57A2D001" w14:textId="77777777" w:rsidR="00B47742" w:rsidRDefault="00B47742" w:rsidP="00B4774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p.93)</w:t>
      </w:r>
    </w:p>
    <w:p w14:paraId="1C12A7A8" w14:textId="77777777" w:rsidR="00B47742" w:rsidRDefault="00B47742" w:rsidP="00B47742">
      <w:pPr>
        <w:pStyle w:val="NoSpacing"/>
        <w:rPr>
          <w:rFonts w:eastAsia="Times New Roman" w:cs="Times New Roman"/>
          <w:szCs w:val="24"/>
        </w:rPr>
      </w:pPr>
    </w:p>
    <w:p w14:paraId="12B6A416" w14:textId="77777777" w:rsidR="00B47742" w:rsidRDefault="00B47742" w:rsidP="00B47742">
      <w:pPr>
        <w:pStyle w:val="NoSpacing"/>
        <w:rPr>
          <w:rFonts w:eastAsia="Times New Roman" w:cs="Times New Roman"/>
          <w:szCs w:val="24"/>
        </w:rPr>
      </w:pPr>
    </w:p>
    <w:p w14:paraId="03C1A17C" w14:textId="77777777" w:rsidR="00B47742" w:rsidRDefault="00B47742" w:rsidP="00B4774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July 2023</w:t>
      </w:r>
    </w:p>
    <w:p w14:paraId="755E18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4B1D1" w14:textId="77777777" w:rsidR="00A00AAD" w:rsidRDefault="00A00AAD" w:rsidP="009139A6">
      <w:r>
        <w:separator/>
      </w:r>
    </w:p>
  </w:endnote>
  <w:endnote w:type="continuationSeparator" w:id="0">
    <w:p w14:paraId="395D92E8" w14:textId="77777777" w:rsidR="00A00AAD" w:rsidRDefault="00A00A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DA0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8CB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3C1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28E8B" w14:textId="77777777" w:rsidR="00A00AAD" w:rsidRDefault="00A00AAD" w:rsidP="009139A6">
      <w:r>
        <w:separator/>
      </w:r>
    </w:p>
  </w:footnote>
  <w:footnote w:type="continuationSeparator" w:id="0">
    <w:p w14:paraId="063DB166" w14:textId="77777777" w:rsidR="00A00AAD" w:rsidRDefault="00A00A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619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389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E2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42"/>
    <w:rsid w:val="000666E0"/>
    <w:rsid w:val="002510B7"/>
    <w:rsid w:val="003048EF"/>
    <w:rsid w:val="005C130B"/>
    <w:rsid w:val="00777873"/>
    <w:rsid w:val="00826F5C"/>
    <w:rsid w:val="009139A6"/>
    <w:rsid w:val="009448BB"/>
    <w:rsid w:val="00947624"/>
    <w:rsid w:val="00A00AAD"/>
    <w:rsid w:val="00A3176C"/>
    <w:rsid w:val="00AE65F8"/>
    <w:rsid w:val="00B4774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77096"/>
  <w15:chartTrackingRefBased/>
  <w15:docId w15:val="{35F81926-D70F-485C-B689-AC2F0D9A6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2023-07-07T19:11:00Z</dcterms:created>
  <dcterms:modified xsi:type="dcterms:W3CDTF">2024-05-23T15:33:00Z</dcterms:modified>
</cp:coreProperties>
</file>